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2F43C4B" w:rsidR="00CC7E12" w:rsidRPr="00CC7E12" w:rsidRDefault="00CC7E12" w:rsidP="00D84107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84107" w:rsidRPr="00D84107">
        <w:rPr>
          <w:rFonts w:cstheme="minorHAnsi"/>
          <w:b/>
          <w:i/>
        </w:rPr>
        <w:t xml:space="preserve">Pomiary na liniach elektroenergetycznych 110 </w:t>
      </w:r>
      <w:proofErr w:type="spellStart"/>
      <w:r w:rsidR="00D84107" w:rsidRPr="00D84107">
        <w:rPr>
          <w:rFonts w:cstheme="minorHAnsi"/>
          <w:b/>
          <w:i/>
        </w:rPr>
        <w:t>kV</w:t>
      </w:r>
      <w:proofErr w:type="spellEnd"/>
      <w:r w:rsidR="00D84107" w:rsidRPr="00D84107">
        <w:rPr>
          <w:rFonts w:cstheme="minorHAnsi"/>
          <w:b/>
          <w:i/>
        </w:rPr>
        <w:t xml:space="preserve"> na terenie</w:t>
      </w:r>
      <w:r w:rsidR="00D84107">
        <w:rPr>
          <w:rFonts w:cstheme="minorHAnsi"/>
          <w:b/>
          <w:i/>
        </w:rPr>
        <w:t xml:space="preserve"> </w:t>
      </w:r>
      <w:r w:rsidR="00D84107" w:rsidRPr="00D84107">
        <w:rPr>
          <w:rFonts w:cstheme="minorHAnsi"/>
          <w:b/>
          <w:i/>
        </w:rPr>
        <w:t>PGE Dystrybucja S.A. Oddział Warszawa w podziale na 2 części</w:t>
      </w:r>
      <w:r w:rsidRPr="00CC7E12">
        <w:rPr>
          <w:rFonts w:cstheme="minorHAnsi"/>
        </w:rPr>
        <w:t xml:space="preserve">, nr </w:t>
      </w:r>
      <w:r w:rsidR="00044645" w:rsidRPr="00044645">
        <w:rPr>
          <w:rFonts w:cstheme="minorHAnsi"/>
          <w:b/>
        </w:rPr>
        <w:t>POST/DYS/OW/GZ/010</w:t>
      </w:r>
      <w:r w:rsidR="00D84107">
        <w:rPr>
          <w:rFonts w:cstheme="minorHAnsi"/>
          <w:b/>
        </w:rPr>
        <w:t>97</w:t>
      </w:r>
      <w:r w:rsidR="00044645" w:rsidRPr="00044645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08FE71C" w14:textId="77777777" w:rsidR="00D84107" w:rsidRPr="00D84107" w:rsidRDefault="00D84107" w:rsidP="00D841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BA1D419" w14:textId="77777777" w:rsidR="00D84107" w:rsidRPr="00D84107" w:rsidRDefault="00D84107" w:rsidP="00D841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Pomiary na liniach elektroenergetycznych 110 </w:t>
          </w:r>
          <w:proofErr w:type="spellStart"/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na terenie PGE Dystrybucja S.A. Oddział</w:t>
          </w:r>
        </w:p>
        <w:p w14:paraId="7A527C07" w14:textId="77777777" w:rsidR="00D84107" w:rsidRPr="00D84107" w:rsidRDefault="00D84107" w:rsidP="00D841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>Warszawa w podziale na 2 części</w:t>
          </w:r>
        </w:p>
        <w:p w14:paraId="5205B493" w14:textId="496CFFAE" w:rsidR="00347E8D" w:rsidRPr="006B2C28" w:rsidRDefault="00D84107" w:rsidP="00D841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84107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POST/DYS/OW/GZ/01097/2026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45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6B5C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3306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6195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3BD6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15108"/>
    <w:rsid w:val="00D21BCE"/>
    <w:rsid w:val="00D516C1"/>
    <w:rsid w:val="00D6344F"/>
    <w:rsid w:val="00D80E4A"/>
    <w:rsid w:val="00D84107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– Oświadczenie o braku podstaw wykluczenia.docx</dmsv2BaseFileName>
    <dmsv2BaseDisplayName xmlns="http://schemas.microsoft.com/sharepoint/v3">Załącznik nr 4 – Oświadczenie o braku podstaw wykluczenia</dmsv2BaseDisplayName>
    <dmsv2SWPP2ObjectNumber xmlns="http://schemas.microsoft.com/sharepoint/v3">POST/DYS/OW/GZ/01097/2026                         </dmsv2SWPP2ObjectNumber>
    <dmsv2SWPP2SumMD5 xmlns="http://schemas.microsoft.com/sharepoint/v3">96a868fb4960670334a5250e81e6710e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25065616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0000000100070005000000090004</dmsv2SWPP2ObjectDepartment>
    <dmsv2SWPP2ObjectName xmlns="http://schemas.microsoft.com/sharepoint/v3">Postępowanie</dmsv2SWPP2ObjectName>
    <_dlc_DocId xmlns="a19cb1c7-c5c7-46d4-85ae-d83685407bba">FJ3FSM7XJ42E-1195302456-24223</_dlc_DocId>
    <_dlc_DocIdUrl xmlns="a19cb1c7-c5c7-46d4-85ae-d83685407bba">
      <Url>https://swpp2.dms.gkpge.pl/sites/43/_layouts/15/DocIdRedir.aspx?ID=FJ3FSM7XJ42E-1195302456-24223</Url>
      <Description>FJ3FSM7XJ42E-1195302456-24223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A658A-FB1A-4120-918B-9CD5FD63B553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80B3213-CF6C-4BE0-A596-406113B3228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8</cp:revision>
  <cp:lastPrinted>2024-07-15T11:21:00Z</cp:lastPrinted>
  <dcterms:created xsi:type="dcterms:W3CDTF">2026-02-18T07:15:00Z</dcterms:created>
  <dcterms:modified xsi:type="dcterms:W3CDTF">2026-04-28T12:04:00Z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e168b0eb-b630-44a8-849c-3e6591ee72d5</vt:lpwstr>
  </property>
</Properties>
</file>